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22AB2" w14:textId="67FCE068" w:rsidR="00313A75" w:rsidRDefault="00313A75" w:rsidP="00313A7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S3-25116</w:t>
      </w:r>
      <w:r w:rsidR="000A332B">
        <w:rPr>
          <w:rFonts w:ascii="Arial" w:hAnsi="Arial" w:cs="Arial"/>
          <w:b/>
          <w:sz w:val="22"/>
          <w:szCs w:val="22"/>
        </w:rPr>
        <w:t>4</w:t>
      </w:r>
    </w:p>
    <w:p w14:paraId="14ECDEFC" w14:textId="77777777" w:rsidR="00313A75" w:rsidRDefault="00313A75" w:rsidP="00313A7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47E7CF12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1636FB">
        <w:rPr>
          <w:rFonts w:ascii="Arial" w:hAnsi="Arial" w:cs="Arial"/>
          <w:b/>
          <w:bCs/>
        </w:rPr>
        <w:t>Cisco Systems</w:t>
      </w:r>
      <w:r w:rsidR="008137C0">
        <w:rPr>
          <w:rFonts w:ascii="Arial" w:hAnsi="Arial" w:cs="Arial"/>
          <w:b/>
          <w:bCs/>
        </w:rPr>
        <w:t xml:space="preserve">, </w:t>
      </w:r>
      <w:r w:rsidR="008137C0" w:rsidRPr="008137C0">
        <w:rPr>
          <w:rFonts w:ascii="Arial" w:hAnsi="Arial" w:cs="Arial"/>
          <w:b/>
          <w:bCs/>
        </w:rPr>
        <w:t>CableLabs</w:t>
      </w:r>
      <w:r w:rsidR="00313A75">
        <w:rPr>
          <w:rFonts w:ascii="Arial" w:hAnsi="Arial" w:cs="Arial"/>
          <w:b/>
          <w:bCs/>
        </w:rPr>
        <w:t xml:space="preserve">, </w:t>
      </w:r>
      <w:r w:rsidR="00313A75" w:rsidRPr="00313A75">
        <w:rPr>
          <w:rFonts w:ascii="Arial" w:hAnsi="Arial" w:cs="Arial"/>
          <w:b/>
          <w:bCs/>
          <w:lang w:val="en-US"/>
        </w:rPr>
        <w:t>Google, NCSC, DSIT, Johns Hopkins University APL</w:t>
      </w:r>
      <w:r w:rsidR="00313A75">
        <w:rPr>
          <w:rFonts w:ascii="Arial" w:hAnsi="Arial" w:cs="Arial"/>
          <w:b/>
          <w:bCs/>
          <w:lang w:val="en-US"/>
        </w:rPr>
        <w:t xml:space="preserve">, </w:t>
      </w:r>
      <w:r w:rsidR="00313A75" w:rsidRPr="00313A75">
        <w:rPr>
          <w:rFonts w:ascii="Arial" w:hAnsi="Arial" w:cs="Arial"/>
          <w:b/>
          <w:bCs/>
          <w:lang w:val="en-US"/>
        </w:rPr>
        <w:t>DSIT, OTD_US, MITRE-</w:t>
      </w:r>
      <w:r w:rsidR="00313A75" w:rsidRPr="000A332B">
        <w:rPr>
          <w:rFonts w:ascii="Arial" w:hAnsi="Arial" w:cs="Arial"/>
          <w:b/>
          <w:bCs/>
          <w:lang w:val="en-US"/>
        </w:rPr>
        <w:t>FFRDC, U</w:t>
      </w:r>
      <w:r w:rsidR="000A332B" w:rsidRPr="000A332B">
        <w:rPr>
          <w:rFonts w:ascii="Arial" w:hAnsi="Arial" w:cs="Arial"/>
          <w:b/>
          <w:bCs/>
          <w:lang w:val="en-US"/>
        </w:rPr>
        <w:t>.</w:t>
      </w:r>
      <w:r w:rsidR="00313A75" w:rsidRPr="000A332B">
        <w:rPr>
          <w:rFonts w:ascii="Arial" w:hAnsi="Arial" w:cs="Arial"/>
          <w:b/>
          <w:bCs/>
          <w:lang w:val="en-US"/>
        </w:rPr>
        <w:t>S</w:t>
      </w:r>
      <w:r w:rsidR="000A332B" w:rsidRPr="000A332B">
        <w:rPr>
          <w:rFonts w:ascii="Arial" w:hAnsi="Arial" w:cs="Arial"/>
          <w:b/>
          <w:bCs/>
          <w:lang w:val="en-US"/>
        </w:rPr>
        <w:t>.</w:t>
      </w:r>
      <w:r w:rsidR="00313A75" w:rsidRPr="000A332B">
        <w:rPr>
          <w:rFonts w:ascii="Arial" w:hAnsi="Arial" w:cs="Arial"/>
          <w:b/>
          <w:bCs/>
          <w:lang w:val="en-US"/>
        </w:rPr>
        <w:t xml:space="preserve"> National Security Agency</w:t>
      </w:r>
    </w:p>
    <w:p w14:paraId="21C5915E" w14:textId="77817F54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BE24B9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BE24B9">
        <w:rPr>
          <w:rFonts w:ascii="Arial" w:hAnsi="Arial" w:cs="Arial"/>
          <w:b/>
          <w:bCs/>
        </w:rPr>
        <w:t>ACME_SBA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3023F8B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902EC6">
        <w:rPr>
          <w:rFonts w:ascii="Arial" w:hAnsi="Arial"/>
          <w:b/>
        </w:rPr>
        <w:t>Agenda Item:</w:t>
      </w:r>
      <w:r w:rsidRPr="00902EC6">
        <w:rPr>
          <w:rFonts w:ascii="Arial" w:hAnsi="Arial"/>
          <w:b/>
        </w:rPr>
        <w:tab/>
      </w:r>
      <w:r w:rsidR="00313A75">
        <w:rPr>
          <w:rFonts w:ascii="Arial" w:hAnsi="Arial"/>
          <w:b/>
        </w:rPr>
        <w:t>4.18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37BC8AB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036427" w:rsidRPr="00036427">
        <w:rPr>
          <w:sz w:val="24"/>
          <w:szCs w:val="24"/>
        </w:rPr>
        <w:t xml:space="preserve">Automatic Certificate Management Environment (ACME) for the Service </w:t>
      </w:r>
      <w:r w:rsidR="00036427">
        <w:rPr>
          <w:sz w:val="24"/>
          <w:szCs w:val="24"/>
        </w:rPr>
        <w:tab/>
      </w:r>
      <w:r w:rsidR="00036427" w:rsidRPr="00036427">
        <w:rPr>
          <w:sz w:val="24"/>
          <w:szCs w:val="24"/>
        </w:rPr>
        <w:t>Based Architecture (SBA)</w:t>
      </w:r>
    </w:p>
    <w:p w14:paraId="3C946738" w14:textId="5CDCF96F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036427">
        <w:rPr>
          <w:sz w:val="24"/>
          <w:szCs w:val="24"/>
        </w:rPr>
        <w:t>ACME_SBA</w:t>
      </w:r>
    </w:p>
    <w:p w14:paraId="2448A9DC" w14:textId="22E0BC6F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036427">
        <w:rPr>
          <w:sz w:val="24"/>
          <w:szCs w:val="24"/>
        </w:rPr>
        <w:tab/>
      </w:r>
      <w:r w:rsidR="00036427" w:rsidRPr="00036427">
        <w:rPr>
          <w:sz w:val="24"/>
          <w:szCs w:val="24"/>
        </w:rPr>
        <w:t>1060066</w:t>
      </w:r>
    </w:p>
    <w:p w14:paraId="12A92096" w14:textId="202BE303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377E0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34DC1419" w:rsidR="00E72B61" w:rsidRPr="00684CA1" w:rsidRDefault="001636FB" w:rsidP="00B066D2">
            <w:pPr>
              <w:spacing w:after="0"/>
              <w:rPr>
                <w:b/>
                <w:lang w:eastAsia="zh-CN"/>
              </w:rPr>
            </w:pPr>
            <w:r w:rsidRPr="001636FB">
              <w:rPr>
                <w:b/>
                <w:lang w:eastAsia="zh-CN"/>
              </w:rPr>
              <w:t xml:space="preserve">Automatic Certificate Management Environment (ACME) for the Service </w:t>
            </w:r>
            <w:r w:rsidRPr="001636FB">
              <w:rPr>
                <w:b/>
                <w:lang w:eastAsia="zh-CN"/>
              </w:rPr>
              <w:tab/>
              <w:t>Based Architecture (SBA)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4D8F59E4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9E7D2CF" w:rsidR="00187B47" w:rsidRPr="00DA709D" w:rsidRDefault="001636FB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A6BC0D2" w:rsidR="001636FB" w:rsidRPr="00684CA1" w:rsidRDefault="00036427" w:rsidP="00B066D2">
            <w:pPr>
              <w:spacing w:after="0"/>
            </w:pPr>
            <w:r>
              <w:t>SA#108</w:t>
            </w:r>
            <w:r w:rsidR="001636FB">
              <w:t xml:space="preserve"> (June 2025)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574485FA" w:rsidR="00E72B61" w:rsidRPr="00684CA1" w:rsidRDefault="000C4F14" w:rsidP="00B066D2">
            <w:pPr>
              <w:pStyle w:val="Index1"/>
            </w:pPr>
            <w:r>
              <w:t>Automated certificate management (ACM) for Service Based Architecture (SBA)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3156D12" w:rsidR="00E72B61" w:rsidRPr="00684CA1" w:rsidRDefault="00036427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33.310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1029B333" w:rsidR="00E72B61" w:rsidRPr="00684CA1" w:rsidRDefault="000C4F14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Addition of a n</w:t>
            </w:r>
            <w:r w:rsidR="00036427">
              <w:rPr>
                <w:bCs/>
              </w:rPr>
              <w:t>ew informative annex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495D245A" w:rsidR="00E72B61" w:rsidRPr="00684CA1" w:rsidRDefault="00036427" w:rsidP="00B066D2">
            <w:pPr>
              <w:spacing w:after="0"/>
            </w:pPr>
            <w:r w:rsidRPr="00036427">
              <w:t>Security procedures for automated certificate management for 5G Core Network Functions using ACME are not specified</w:t>
            </w:r>
            <w: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32908B39" w:rsidR="00E72B61" w:rsidRPr="000C4F14" w:rsidRDefault="00E72B61" w:rsidP="00E72B61">
      <w:pPr>
        <w:pBdr>
          <w:top w:val="single" w:sz="4" w:space="1" w:color="auto"/>
        </w:pBdr>
        <w:tabs>
          <w:tab w:val="left" w:pos="3119"/>
        </w:tabs>
        <w:rPr>
          <w:bCs/>
        </w:rPr>
      </w:pPr>
      <w:r w:rsidRPr="00684CA1">
        <w:rPr>
          <w:b/>
        </w:rPr>
        <w:t>Abstract of document:</w:t>
      </w:r>
      <w:r w:rsidR="00036427">
        <w:rPr>
          <w:b/>
        </w:rPr>
        <w:t xml:space="preserve"> </w:t>
      </w:r>
      <w:r w:rsidR="000C4F14" w:rsidRPr="000C4F14">
        <w:rPr>
          <w:bCs/>
        </w:rPr>
        <w:t>Exception sheet for Rel-19 Work Item</w:t>
      </w:r>
      <w:r w:rsidR="000C4F14">
        <w:rPr>
          <w:bCs/>
        </w:rPr>
        <w:t>, "</w:t>
      </w:r>
      <w:r w:rsidR="000C4F14" w:rsidRPr="000C4F14">
        <w:t xml:space="preserve"> </w:t>
      </w:r>
      <w:r w:rsidR="000C4F14" w:rsidRPr="000C4F14">
        <w:rPr>
          <w:bCs/>
        </w:rPr>
        <w:t>Automatic Certificate Management Environment (ACME) for the Service Based Architecture (SBA)</w:t>
      </w:r>
      <w:r w:rsidR="000C4F14">
        <w:rPr>
          <w:bCs/>
        </w:rPr>
        <w:t>".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5CF0F121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  <w:r w:rsidR="00036427">
        <w:rPr>
          <w:b/>
        </w:rPr>
        <w:t xml:space="preserve"> </w:t>
      </w:r>
      <w:r w:rsidR="00313A75">
        <w:rPr>
          <w:bCs/>
        </w:rPr>
        <w:t>None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footerReference w:type="even" r:id="rId8"/>
      <w:footerReference w:type="default" r:id="rId9"/>
      <w:footerReference w:type="first" r:id="rId10"/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1A245" w14:textId="77777777" w:rsidR="00D31160" w:rsidRDefault="00D31160">
      <w:r>
        <w:separator/>
      </w:r>
    </w:p>
  </w:endnote>
  <w:endnote w:type="continuationSeparator" w:id="0">
    <w:p w14:paraId="0E2AEC43" w14:textId="77777777" w:rsidR="00D31160" w:rsidRDefault="00D31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A6724" w14:textId="3363D835" w:rsidR="009D5116" w:rsidRDefault="000C4F14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186A2E57" wp14:editId="710B17B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756272639" name="Text Box 2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E082E7" w14:textId="530AB414" w:rsidR="000C4F14" w:rsidRPr="000C4F14" w:rsidRDefault="000C4F14" w:rsidP="000C4F1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0C4F1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6A2E5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-" style="position:absolute;left:0;text-align:left;margin-left:0;margin-top:0;width:20.35pt;height:16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" filled="f" stroked="f">
              <v:textbox style="mso-fit-shape-to-text:t" inset="20pt,0,0,15pt">
                <w:txbxContent>
                  <w:p w14:paraId="2FE082E7" w14:textId="530AB414" w:rsidR="000C4F14" w:rsidRPr="000C4F14" w:rsidRDefault="000C4F14" w:rsidP="000C4F1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0C4F14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5A0E9" w14:textId="009190F1" w:rsidR="009D5116" w:rsidRDefault="000C4F14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6B72132A" wp14:editId="1A89326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771862467" name="Text Box 3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8C2F70" w14:textId="2E04BC6C" w:rsidR="000C4F14" w:rsidRPr="000C4F14" w:rsidRDefault="000C4F14" w:rsidP="000C4F1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0C4F1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72132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-" style="position:absolute;left:0;text-align:left;margin-left:0;margin-top:0;width:20.35pt;height:16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" filled="f" stroked="f">
              <v:textbox style="mso-fit-shape-to-text:t" inset="20pt,0,0,15pt">
                <w:txbxContent>
                  <w:p w14:paraId="458C2F70" w14:textId="2E04BC6C" w:rsidR="000C4F14" w:rsidRPr="000C4F14" w:rsidRDefault="000C4F14" w:rsidP="000C4F1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0C4F14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15AEC" w14:textId="3490AC4C" w:rsidR="009D5116" w:rsidRDefault="000C4F14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D2EA299" wp14:editId="6C5D8CD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011092749" name="Text Box 1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D62502" w14:textId="1A56630B" w:rsidR="000C4F14" w:rsidRPr="000C4F14" w:rsidRDefault="000C4F14" w:rsidP="000C4F1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0C4F1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2EA2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-" style="position:absolute;left:0;text-align:left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" filled="f" stroked="f">
              <v:textbox style="mso-fit-shape-to-text:t" inset="20pt,0,0,15pt">
                <w:txbxContent>
                  <w:p w14:paraId="08D62502" w14:textId="1A56630B" w:rsidR="000C4F14" w:rsidRPr="000C4F14" w:rsidRDefault="000C4F14" w:rsidP="000C4F1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0C4F14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25F63" w14:textId="77777777" w:rsidR="00D31160" w:rsidRDefault="00D31160">
      <w:r>
        <w:separator/>
      </w:r>
    </w:p>
  </w:footnote>
  <w:footnote w:type="continuationSeparator" w:id="0">
    <w:p w14:paraId="74D31DD0" w14:textId="77777777" w:rsidR="00D31160" w:rsidRDefault="00D31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36427"/>
    <w:rsid w:val="00052BF8"/>
    <w:rsid w:val="00057116"/>
    <w:rsid w:val="00074015"/>
    <w:rsid w:val="000A332B"/>
    <w:rsid w:val="000A4E67"/>
    <w:rsid w:val="000B0A2F"/>
    <w:rsid w:val="000B61FD"/>
    <w:rsid w:val="000C4F14"/>
    <w:rsid w:val="000E55AD"/>
    <w:rsid w:val="000F7795"/>
    <w:rsid w:val="001000A1"/>
    <w:rsid w:val="001357D9"/>
    <w:rsid w:val="001636FB"/>
    <w:rsid w:val="00187B47"/>
    <w:rsid w:val="001958AD"/>
    <w:rsid w:val="001C11F6"/>
    <w:rsid w:val="001C5C86"/>
    <w:rsid w:val="002000C2"/>
    <w:rsid w:val="002018D8"/>
    <w:rsid w:val="00220888"/>
    <w:rsid w:val="00223AB7"/>
    <w:rsid w:val="002350C0"/>
    <w:rsid w:val="0025646D"/>
    <w:rsid w:val="002676EC"/>
    <w:rsid w:val="00294137"/>
    <w:rsid w:val="002C5575"/>
    <w:rsid w:val="002E7A9E"/>
    <w:rsid w:val="00313A75"/>
    <w:rsid w:val="003205AD"/>
    <w:rsid w:val="003225E2"/>
    <w:rsid w:val="00335FB2"/>
    <w:rsid w:val="00344158"/>
    <w:rsid w:val="00346557"/>
    <w:rsid w:val="00363594"/>
    <w:rsid w:val="003A1EB0"/>
    <w:rsid w:val="003C6DA6"/>
    <w:rsid w:val="003F268E"/>
    <w:rsid w:val="003F54E5"/>
    <w:rsid w:val="00436D64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137C0"/>
    <w:rsid w:val="00833504"/>
    <w:rsid w:val="0088222A"/>
    <w:rsid w:val="008A76FD"/>
    <w:rsid w:val="008C537F"/>
    <w:rsid w:val="008D658B"/>
    <w:rsid w:val="00902EC6"/>
    <w:rsid w:val="009437A2"/>
    <w:rsid w:val="00945471"/>
    <w:rsid w:val="00985B73"/>
    <w:rsid w:val="009A3BC4"/>
    <w:rsid w:val="009D5116"/>
    <w:rsid w:val="00A10539"/>
    <w:rsid w:val="00A3082C"/>
    <w:rsid w:val="00A36378"/>
    <w:rsid w:val="00A70E1E"/>
    <w:rsid w:val="00B03C01"/>
    <w:rsid w:val="00B066D2"/>
    <w:rsid w:val="00B078D6"/>
    <w:rsid w:val="00B16772"/>
    <w:rsid w:val="00B3015C"/>
    <w:rsid w:val="00B47DAF"/>
    <w:rsid w:val="00BA4095"/>
    <w:rsid w:val="00BC642A"/>
    <w:rsid w:val="00BE24B9"/>
    <w:rsid w:val="00C377E0"/>
    <w:rsid w:val="00C43D1E"/>
    <w:rsid w:val="00C51766"/>
    <w:rsid w:val="00C57C50"/>
    <w:rsid w:val="00C715CA"/>
    <w:rsid w:val="00C83490"/>
    <w:rsid w:val="00C94020"/>
    <w:rsid w:val="00CE1F4D"/>
    <w:rsid w:val="00D31160"/>
    <w:rsid w:val="00D77416"/>
    <w:rsid w:val="00D9295E"/>
    <w:rsid w:val="00DA709D"/>
    <w:rsid w:val="00DA74F3"/>
    <w:rsid w:val="00DF2264"/>
    <w:rsid w:val="00E00738"/>
    <w:rsid w:val="00E00C03"/>
    <w:rsid w:val="00E033E0"/>
    <w:rsid w:val="00E13CB2"/>
    <w:rsid w:val="00E72B61"/>
    <w:rsid w:val="00E90B85"/>
    <w:rsid w:val="00EC7EB2"/>
    <w:rsid w:val="00EF19C2"/>
    <w:rsid w:val="00F40B2F"/>
    <w:rsid w:val="00F4338D"/>
    <w:rsid w:val="00F440D3"/>
    <w:rsid w:val="00F665EF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13A75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Charles Eckel (r2)</cp:lastModifiedBy>
  <cp:revision>3</cp:revision>
  <cp:lastPrinted>2009-10-12T14:10:00Z</cp:lastPrinted>
  <dcterms:created xsi:type="dcterms:W3CDTF">2025-02-21T12:46:00Z</dcterms:created>
  <dcterms:modified xsi:type="dcterms:W3CDTF">2025-02-21T13:45:00Z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FooterShapeIds">
    <vt:lpwstr>3c440d0d,2d13cdff,699c79c3</vt:lpwstr>
  </property>
  <property fmtid="{D5CDD505-2E9C-101B-9397-08002B2CF9AE}" pid="4" name="ClassificationContentMarkingFooterFontProps">
    <vt:lpwstr>#000000,1,Calibri</vt:lpwstr>
  </property>
  <property fmtid="{D5CDD505-2E9C-101B-9397-08002B2CF9AE}" pid="5" name="ClassificationContentMarkingFooterText">
    <vt:lpwstr>-</vt:lpwstr>
  </property>
  <property fmtid="{D5CDD505-2E9C-101B-9397-08002B2CF9AE}" pid="6" name="MSIP_Label_a189e4fd-a2fa-47bf-9b21-17f706ee2968_Enabled">
    <vt:lpwstr>true</vt:lpwstr>
  </property>
  <property fmtid="{D5CDD505-2E9C-101B-9397-08002B2CF9AE}" pid="7" name="MSIP_Label_a189e4fd-a2fa-47bf-9b21-17f706ee2968_SetDate">
    <vt:lpwstr>2025-02-03T19:28:57Z</vt:lpwstr>
  </property>
  <property fmtid="{D5CDD505-2E9C-101B-9397-08002B2CF9AE}" pid="8" name="MSIP_Label_a189e4fd-a2fa-47bf-9b21-17f706ee2968_Method">
    <vt:lpwstr>Privileged</vt:lpwstr>
  </property>
  <property fmtid="{D5CDD505-2E9C-101B-9397-08002B2CF9AE}" pid="9" name="MSIP_Label_a189e4fd-a2fa-47bf-9b21-17f706ee2968_Name">
    <vt:lpwstr>Cisco Public Label</vt:lpwstr>
  </property>
  <property fmtid="{D5CDD505-2E9C-101B-9397-08002B2CF9AE}" pid="10" name="MSIP_Label_a189e4fd-a2fa-47bf-9b21-17f706ee2968_SiteId">
    <vt:lpwstr>5ae1af62-9505-4097-a69a-c1553ef7840e</vt:lpwstr>
  </property>
  <property fmtid="{D5CDD505-2E9C-101B-9397-08002B2CF9AE}" pid="11" name="MSIP_Label_a189e4fd-a2fa-47bf-9b21-17f706ee2968_ActionId">
    <vt:lpwstr>81be5c41-a7d9-4ff9-a76a-d771316369c5</vt:lpwstr>
  </property>
  <property fmtid="{D5CDD505-2E9C-101B-9397-08002B2CF9AE}" pid="12" name="MSIP_Label_a189e4fd-a2fa-47bf-9b21-17f706ee2968_ContentBits">
    <vt:lpwstr>2</vt:lpwstr>
  </property>
  <property fmtid="{D5CDD505-2E9C-101B-9397-08002B2CF9AE}" pid="13" name="MSIP_Label_a189e4fd-a2fa-47bf-9b21-17f706ee2968_Tag">
    <vt:lpwstr>50, 0, 1, 1</vt:lpwstr>
  </property>
</Properties>
</file>